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450A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450A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450A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450A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450A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450A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450A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450AF" w:rsidRPr="00C450AF">
          <w:rPr>
            <w:b w:val="0"/>
          </w:rPr>
          <w:t xml:space="preserve"> 07143/028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450AF" w:rsidP="00232C8F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450AF" w:rsidP="00232C8F">
            <w:r>
              <w:t>24275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450AF" w:rsidRPr="00C450AF">
          <w:rPr>
            <w:rStyle w:val="aa"/>
          </w:rPr>
          <w:t xml:space="preserve"> 6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450AF" w:rsidRPr="00C450AF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450AF" w:rsidRPr="00C450AF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450AF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450AF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450AF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450AF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450AF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450AF" w:rsidP="00C31869">
            <w:pPr>
              <w:jc w:val="center"/>
            </w:pPr>
            <w:r>
              <w:t>141-652-232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450AF" w:rsidRPr="00C450AF">
          <w:rPr>
            <w:rStyle w:val="aa"/>
          </w:rPr>
          <w:t xml:space="preserve"> Медицинский </w:t>
        </w:r>
        <w:r w:rsidR="00C450AF" w:rsidRPr="00C450AF">
          <w:rPr>
            <w:u w:val="single"/>
          </w:rPr>
          <w:t xml:space="preserve">инструментарий, холодильник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450AF" w:rsidRPr="00C450AF">
          <w:rPr>
            <w:rStyle w:val="aa"/>
          </w:rPr>
          <w:t xml:space="preserve"> Лекарственные </w:t>
        </w:r>
        <w:r w:rsidR="00C450AF" w:rsidRPr="00C450AF">
          <w:rPr>
            <w:u w:val="single"/>
          </w:rPr>
          <w:t xml:space="preserve">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450A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450A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C450A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450A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450A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0A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0A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0A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0A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0A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0A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450A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2.7.;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45952" w:rsidRPr="00C45952">
          <w:rPr>
            <w:i/>
            <w:u w:val="single"/>
          </w:rPr>
          <w:t>1. Рекомендации по улучшению и оздоровлению условий труда:</w:t>
        </w:r>
        <w:r w:rsidR="00C45952" w:rsidRPr="00C45952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C45952" w:rsidRPr="00C45952">
          <w:rPr>
            <w:i/>
            <w:u w:val="single"/>
          </w:rPr>
          <w:tab/>
          <w:t>   </w:t>
        </w:r>
        <w:r w:rsidR="00C45952" w:rsidRPr="00C4595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C45952" w:rsidRPr="00C45952">
          <w:rPr>
            <w:i/>
            <w:u w:val="single"/>
          </w:rPr>
          <w:tab/>
          <w:t>   </w:t>
        </w:r>
        <w:r w:rsidR="00C45952" w:rsidRPr="00C4595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45952" w:rsidRPr="00C45952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45952" w:rsidRPr="00C45952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0AF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0AF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450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0AF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0AF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450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450AF" w:rsidRPr="00C450AF" w:rsidTr="00C450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</w:tr>
      <w:tr w:rsidR="00C450AF" w:rsidRPr="00C450AF" w:rsidTr="00C450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(дата)</w:t>
            </w:r>
          </w:p>
        </w:tc>
      </w:tr>
      <w:tr w:rsidR="00C450AF" w:rsidRPr="00C450AF" w:rsidTr="00C450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</w:tr>
      <w:tr w:rsidR="00C450AF" w:rsidRPr="00C450AF" w:rsidTr="00C450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(дата)</w:t>
            </w:r>
          </w:p>
        </w:tc>
      </w:tr>
      <w:tr w:rsidR="00C450AF" w:rsidRPr="00C450AF" w:rsidTr="00C450A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0AF" w:rsidRPr="00C450AF" w:rsidRDefault="00C450AF" w:rsidP="004E51DC">
            <w:pPr>
              <w:pStyle w:val="a8"/>
            </w:pPr>
          </w:p>
        </w:tc>
      </w:tr>
      <w:tr w:rsidR="00C450AF" w:rsidRPr="00C450AF" w:rsidTr="00C450A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450AF" w:rsidRPr="00C450AF" w:rsidRDefault="00C450AF" w:rsidP="004E51DC">
            <w:pPr>
              <w:pStyle w:val="a8"/>
              <w:rPr>
                <w:vertAlign w:val="superscript"/>
              </w:rPr>
            </w:pPr>
            <w:r w:rsidRPr="00C450AF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C45952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450A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450AF" w:rsidP="004E51DC">
            <w:pPr>
              <w:pStyle w:val="a8"/>
            </w:pPr>
            <w:r>
              <w:t>Ширясова Елена Юрьевна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450A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450A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C51DC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C51DC5" w:rsidRPr="00C31869">
            <w:rPr>
              <w:rStyle w:val="ad"/>
              <w:sz w:val="20"/>
              <w:szCs w:val="20"/>
            </w:rPr>
            <w:fldChar w:fldCharType="separate"/>
          </w:r>
          <w:r w:rsidR="00C450AF">
            <w:rPr>
              <w:rStyle w:val="ad"/>
              <w:noProof/>
              <w:sz w:val="20"/>
              <w:szCs w:val="20"/>
            </w:rPr>
            <w:t>1</w:t>
          </w:r>
          <w:r w:rsidR="00C51DC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450AF" w:rsidRPr="00C450A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6 фтизиатрическое отделение"/>
    <w:docVar w:name="class" w:val=" не определен "/>
    <w:docVar w:name="close_doc_flag" w:val="0"/>
    <w:docVar w:name="co_classes" w:val="   "/>
    <w:docVar w:name="codeok" w:val=" 24275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8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FE64527FEA74C1F8C1C0690D0809B6D"/>
    <w:docVar w:name="rm_id" w:val="209"/>
    <w:docVar w:name="rm_name" w:val="                                          "/>
    <w:docVar w:name="rm_number" w:val=" 07143/028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Лекарственны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B24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225E"/>
    <w:rsid w:val="00244615"/>
    <w:rsid w:val="00280E6D"/>
    <w:rsid w:val="002A0605"/>
    <w:rsid w:val="002E55C6"/>
    <w:rsid w:val="002F0B36"/>
    <w:rsid w:val="002F2205"/>
    <w:rsid w:val="002F2E2F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4607"/>
    <w:rsid w:val="00405C60"/>
    <w:rsid w:val="00417441"/>
    <w:rsid w:val="004357DB"/>
    <w:rsid w:val="00444410"/>
    <w:rsid w:val="00451E76"/>
    <w:rsid w:val="00481C22"/>
    <w:rsid w:val="00491BF4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A2AC1"/>
    <w:rsid w:val="006C28B3"/>
    <w:rsid w:val="007049EB"/>
    <w:rsid w:val="00704C3D"/>
    <w:rsid w:val="00710271"/>
    <w:rsid w:val="00717C9F"/>
    <w:rsid w:val="00745D40"/>
    <w:rsid w:val="007462E1"/>
    <w:rsid w:val="007600B5"/>
    <w:rsid w:val="0076042D"/>
    <w:rsid w:val="007657D5"/>
    <w:rsid w:val="00776AA2"/>
    <w:rsid w:val="007A4C5E"/>
    <w:rsid w:val="007D1852"/>
    <w:rsid w:val="007D2CEA"/>
    <w:rsid w:val="00835248"/>
    <w:rsid w:val="00841C7E"/>
    <w:rsid w:val="00877BB1"/>
    <w:rsid w:val="00883461"/>
    <w:rsid w:val="00885FB9"/>
    <w:rsid w:val="008D2942"/>
    <w:rsid w:val="008E68DE"/>
    <w:rsid w:val="008E70C1"/>
    <w:rsid w:val="009039DF"/>
    <w:rsid w:val="0090588D"/>
    <w:rsid w:val="00923410"/>
    <w:rsid w:val="0092778A"/>
    <w:rsid w:val="00933CF1"/>
    <w:rsid w:val="009646F9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E456B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450AF"/>
    <w:rsid w:val="00C45952"/>
    <w:rsid w:val="00C51DC5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4790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2016-10-17T11:41:00Z</dcterms:created>
  <dcterms:modified xsi:type="dcterms:W3CDTF">2016-10-18T09:21:00Z</dcterms:modified>
</cp:coreProperties>
</file>